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E27922">
        <w:rPr>
          <w:rFonts w:cs="Arial"/>
          <w:b/>
          <w:caps/>
          <w:sz w:val="28"/>
          <w:szCs w:val="28"/>
        </w:rPr>
        <w:t>1229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2E1C0B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2E1C0B">
              <w:rPr>
                <w:rFonts w:cs="Arial"/>
                <w:sz w:val="20"/>
                <w:szCs w:val="20"/>
              </w:rPr>
              <w:t>Solicita que sejam adotadas as providências cabíveis para que seja refeita a pintura da sinalização horizontal da Rua Dom Sancho I, Parque dos Príncipes, bem como estudo para implantação de lombada no mesmo local.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</w:t>
      </w:r>
      <w:r w:rsidR="002E1C0B" w:rsidRPr="002E1C0B">
        <w:rPr>
          <w:rFonts w:cs="Arial"/>
        </w:rPr>
        <w:t>adotadas as providências cabíveis para que seja refeita a pintura da sinalização horizontal da Rua Dom Sancho I, Parque dos Príncipes, bem como estudo para implantação de lombada no mesmo local.</w:t>
      </w:r>
    </w:p>
    <w:p w:rsidR="002E1C0B" w:rsidRDefault="002E1C0B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2E1C0B">
        <w:rPr>
          <w:rFonts w:cs="Arial"/>
        </w:rPr>
        <w:t>Conforme fotos anexas, a via supracitada está necessitando de sinalização, uma vez que os carros que por ali circulam não param e</w:t>
      </w:r>
      <w:r>
        <w:rPr>
          <w:rFonts w:cs="Arial"/>
        </w:rPr>
        <w:t>,</w:t>
      </w:r>
      <w:r w:rsidRPr="002E1C0B">
        <w:rPr>
          <w:rFonts w:cs="Arial"/>
        </w:rPr>
        <w:t xml:space="preserve"> por muitas vezes</w:t>
      </w:r>
      <w:r>
        <w:rPr>
          <w:rFonts w:cs="Arial"/>
        </w:rPr>
        <w:t>,</w:t>
      </w:r>
      <w:r w:rsidRPr="002E1C0B">
        <w:rPr>
          <w:rFonts w:cs="Arial"/>
        </w:rPr>
        <w:t xml:space="preserve"> ocorre</w:t>
      </w:r>
      <w:r>
        <w:rPr>
          <w:rFonts w:cs="Arial"/>
        </w:rPr>
        <w:t>m</w:t>
      </w:r>
      <w:r w:rsidRPr="002E1C0B">
        <w:rPr>
          <w:rFonts w:cs="Arial"/>
        </w:rPr>
        <w:t xml:space="preserve"> pequenos acidentes.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2E1C0B" w:rsidRDefault="003A77BE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2E1C0B">
        <w:rPr>
          <w:rFonts w:cs="Arial"/>
        </w:rPr>
        <w:t>12 de maio de 2021.</w:t>
      </w:r>
    </w:p>
    <w:p w:rsidR="002E1C0B" w:rsidRDefault="002E1C0B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2E1C0B" w:rsidRDefault="002E1C0B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2E1C0B" w:rsidRPr="005D429C" w:rsidRDefault="002E1C0B" w:rsidP="005D429C">
      <w:pPr>
        <w:tabs>
          <w:tab w:val="left" w:pos="6480"/>
        </w:tabs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SÔNIA REGINA GONÇALVES</w:t>
      </w:r>
    </w:p>
    <w:p w:rsidR="002E1C0B" w:rsidRPr="005D429C" w:rsidRDefault="002E1C0B" w:rsidP="005D429C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(Sônia Patas da Amizade)</w:t>
      </w:r>
    </w:p>
    <w:p w:rsidR="002E1C0B" w:rsidRDefault="002E1C0B" w:rsidP="000F7BF6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Vereadora - PL</w:t>
      </w:r>
    </w:p>
    <w:p w:rsidR="002E1C0B" w:rsidRDefault="002E1C0B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2E1C0B" w:rsidRDefault="002E1C0B" w:rsidP="002E1C0B">
      <w:pPr>
        <w:pStyle w:val="Pr-Fotos"/>
      </w:pPr>
      <w:r>
        <w:rPr>
          <w:noProof/>
          <w:lang w:eastAsia="ja-JP"/>
        </w:rPr>
        <w:lastRenderedPageBreak/>
        <w:drawing>
          <wp:inline distT="0" distB="0" distL="0" distR="0" wp14:anchorId="5E6A9A67">
            <wp:extent cx="5402580" cy="3924300"/>
            <wp:effectExtent l="0" t="0" r="762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580" cy="3924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E1C0B" w:rsidRDefault="002E1C0B" w:rsidP="002E1C0B">
      <w:pPr>
        <w:pStyle w:val="Pr-Fotos"/>
      </w:pPr>
    </w:p>
    <w:p w:rsidR="002E1C0B" w:rsidRDefault="002E1C0B" w:rsidP="002E1C0B">
      <w:pPr>
        <w:pStyle w:val="Pr-Fotos"/>
      </w:pPr>
      <w:bookmarkStart w:id="0" w:name="_GoBack"/>
      <w:bookmarkEnd w:id="0"/>
      <w:r>
        <w:rPr>
          <w:noProof/>
          <w:lang w:eastAsia="ja-JP"/>
        </w:rPr>
        <w:drawing>
          <wp:inline distT="0" distB="0" distL="0" distR="0" wp14:anchorId="419276DC">
            <wp:extent cx="5402580" cy="3147060"/>
            <wp:effectExtent l="0" t="0" r="762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580" cy="3147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2E1C0B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6DAD" w:rsidRDefault="006F6DAD">
      <w:r>
        <w:separator/>
      </w:r>
    </w:p>
  </w:endnote>
  <w:endnote w:type="continuationSeparator" w:id="0">
    <w:p w:rsidR="006F6DAD" w:rsidRDefault="006F6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6DAD" w:rsidRDefault="006F6DAD">
      <w:r>
        <w:separator/>
      </w:r>
    </w:p>
  </w:footnote>
  <w:footnote w:type="continuationSeparator" w:id="0">
    <w:p w:rsidR="006F6DAD" w:rsidRDefault="006F6D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2E1C0B">
      <w:rPr>
        <w:rFonts w:cs="Arial"/>
        <w:b/>
        <w:sz w:val="20"/>
        <w:szCs w:val="20"/>
        <w:u w:val="single"/>
      </w:rPr>
      <w:t>1229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2E1C0B" w:rsidRPr="002E1C0B">
      <w:rPr>
        <w:rFonts w:cs="Arial"/>
        <w:b/>
        <w:sz w:val="20"/>
        <w:szCs w:val="20"/>
        <w:u w:val="single"/>
      </w:rPr>
      <w:t xml:space="preserve"> - Vereadora Sônia Patas da Amizade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2E1C0B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2E1C0B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E1C0B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6DAD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2792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3F111-F97C-4A96-9FBD-E90288874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2</Pages>
  <Words>139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2</cp:revision>
  <cp:lastPrinted>2020-03-16T12:28:00Z</cp:lastPrinted>
  <dcterms:created xsi:type="dcterms:W3CDTF">2021-05-10T12:45:00Z</dcterms:created>
  <dcterms:modified xsi:type="dcterms:W3CDTF">2021-05-10T12:45:00Z</dcterms:modified>
</cp:coreProperties>
</file>